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40BE0" w14:textId="11C4A8AA" w:rsidR="005B0458" w:rsidRPr="00D33A87" w:rsidRDefault="005B0458" w:rsidP="005B0458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D33A87">
        <w:rPr>
          <w:rFonts w:ascii="Arial" w:hAnsi="Arial" w:cs="Arial"/>
          <w:b/>
          <w:bCs/>
          <w:sz w:val="24"/>
          <w:szCs w:val="24"/>
        </w:rPr>
        <w:t>SA WG2 Meeting #S2-160AHE</w:t>
      </w:r>
      <w:r w:rsidRPr="00D33A87">
        <w:rPr>
          <w:rFonts w:ascii="Arial" w:hAnsi="Arial" w:cs="Arial"/>
          <w:b/>
          <w:bCs/>
          <w:sz w:val="24"/>
          <w:szCs w:val="24"/>
        </w:rPr>
        <w:tab/>
      </w:r>
      <w:r w:rsidRPr="005B0458">
        <w:rPr>
          <w:rFonts w:ascii="Arial" w:hAnsi="Arial" w:cs="Arial"/>
          <w:b/>
          <w:bCs/>
          <w:sz w:val="24"/>
          <w:szCs w:val="24"/>
        </w:rPr>
        <w:t>S2-2401156</w:t>
      </w:r>
    </w:p>
    <w:p w14:paraId="2568832B" w14:textId="77777777" w:rsidR="005B0458" w:rsidRPr="00574F6D" w:rsidRDefault="005B0458" w:rsidP="005B045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D33A87">
        <w:rPr>
          <w:rFonts w:ascii="Arial" w:hAnsi="Arial" w:cs="Arial"/>
          <w:b/>
          <w:bCs/>
          <w:sz w:val="24"/>
        </w:rPr>
        <w:t>22 - 29 January, 2024, Electronic</w:t>
      </w:r>
      <w:r w:rsidRPr="00D33A87">
        <w:rPr>
          <w:rFonts w:ascii="Arial" w:hAnsi="Arial" w:cs="Arial"/>
          <w:b/>
          <w:bCs/>
          <w:sz w:val="24"/>
        </w:rPr>
        <w:tab/>
      </w:r>
      <w:r w:rsidRPr="00D33A87">
        <w:rPr>
          <w:rFonts w:ascii="Arial" w:hAnsi="Arial" w:cs="Arial"/>
          <w:b/>
          <w:sz w:val="24"/>
        </w:rPr>
        <w:t>(</w:t>
      </w:r>
      <w:r w:rsidRPr="00D33A87">
        <w:rPr>
          <w:rFonts w:ascii="Arial" w:hAnsi="Arial" w:cs="Arial"/>
          <w:b/>
          <w:color w:val="0000FF"/>
        </w:rPr>
        <w:t>Revision of S2-24xxxx</w:t>
      </w:r>
      <w:r w:rsidRPr="00D33A87">
        <w:rPr>
          <w:rFonts w:ascii="Arial" w:hAnsi="Arial" w:cs="Arial"/>
          <w:b/>
          <w:sz w:val="24"/>
        </w:rPr>
        <w:t>)</w:t>
      </w:r>
    </w:p>
    <w:p w14:paraId="5523070C" w14:textId="7D935B6E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5B0458" w:rsidRPr="005B0458">
        <w:rPr>
          <w:rFonts w:ascii="Arial" w:hAnsi="Arial" w:cs="Arial"/>
          <w:b/>
          <w:sz w:val="24"/>
          <w:szCs w:val="24"/>
        </w:rPr>
        <w:t>New KI: Support for multi-hop U2N Relay</w:t>
      </w:r>
      <w:r w:rsidR="00E94316" w:rsidRPr="00E94316">
        <w:rPr>
          <w:rFonts w:ascii="Arial" w:hAnsi="Arial" w:cs="Arial"/>
          <w:b/>
          <w:sz w:val="24"/>
          <w:szCs w:val="24"/>
        </w:rPr>
        <w:t xml:space="preserve"> </w:t>
      </w:r>
    </w:p>
    <w:p w14:paraId="3BD24BE0" w14:textId="2C99CE7F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  <w:t>Samsung</w:t>
      </w:r>
    </w:p>
    <w:p w14:paraId="0DB5952A" w14:textId="77777777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Approval </w:t>
      </w:r>
    </w:p>
    <w:p w14:paraId="3EE091C8" w14:textId="5D6B429A" w:rsidR="008A3723" w:rsidRDefault="008A3723" w:rsidP="005B045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  <w:t>19.</w:t>
      </w:r>
      <w:r w:rsidR="002F341D">
        <w:rPr>
          <w:rFonts w:ascii="Arial" w:hAnsi="Arial"/>
          <w:b/>
          <w:sz w:val="24"/>
          <w:szCs w:val="24"/>
        </w:rPr>
        <w:t>7</w:t>
      </w:r>
    </w:p>
    <w:p w14:paraId="1F942DAF" w14:textId="5EAE8E4D" w:rsidR="005B0458" w:rsidRPr="005B0458" w:rsidRDefault="005B0458" w:rsidP="005B0458">
      <w:pPr>
        <w:overflowPunct w:val="0"/>
        <w:autoSpaceDE w:val="0"/>
        <w:autoSpaceDN w:val="0"/>
        <w:adjustRightInd w:val="0"/>
        <w:spacing w:before="120" w:after="0"/>
        <w:ind w:left="2127" w:hanging="2127"/>
        <w:jc w:val="both"/>
        <w:textAlignment w:val="baseline"/>
        <w:rPr>
          <w:rFonts w:ascii="Arial" w:eastAsia="Malgun Gothic" w:hAnsi="Arial" w:cs="Arial"/>
          <w:b/>
          <w:color w:val="000000"/>
          <w:sz w:val="22"/>
          <w:lang w:eastAsia="ja-JP"/>
        </w:rPr>
      </w:pP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>Work Item / Release:</w:t>
      </w: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ab/>
        <w:t>FS_5G_ProSe_Ph3/Rel-19</w:t>
      </w:r>
    </w:p>
    <w:p w14:paraId="12A957A9" w14:textId="1D7BF486" w:rsidR="005B0458" w:rsidRPr="005B0458" w:rsidRDefault="005B0458" w:rsidP="005B0458">
      <w:p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="Arial" w:eastAsia="Malgun Gothic" w:hAnsi="Arial" w:cs="Arial"/>
          <w:i/>
          <w:sz w:val="22"/>
          <w:lang w:eastAsia="zh-CN"/>
        </w:rPr>
      </w:pPr>
      <w:r w:rsidRPr="005B0458">
        <w:rPr>
          <w:rFonts w:ascii="Arial" w:eastAsia="Malgun Gothic" w:hAnsi="Arial" w:cs="Arial"/>
          <w:i/>
          <w:sz w:val="22"/>
          <w:lang w:eastAsia="ja-JP"/>
        </w:rPr>
        <w:t xml:space="preserve">Abstract of the contribution: This contribution proposes new </w:t>
      </w:r>
      <w:r>
        <w:rPr>
          <w:rFonts w:ascii="Arial" w:eastAsia="Malgun Gothic" w:hAnsi="Arial" w:cs="Arial"/>
          <w:i/>
          <w:sz w:val="22"/>
          <w:lang w:eastAsia="ja-JP"/>
        </w:rPr>
        <w:t xml:space="preserve">KI </w:t>
      </w:r>
      <w:r w:rsidR="008B61FC">
        <w:rPr>
          <w:rFonts w:ascii="Arial" w:eastAsia="Malgun Gothic" w:hAnsi="Arial" w:cs="Arial"/>
          <w:i/>
          <w:sz w:val="22"/>
          <w:lang w:eastAsia="ja-JP"/>
        </w:rPr>
        <w:t>description for ProSe ph3 WT#1.</w:t>
      </w:r>
      <w:r w:rsidR="00FF34B4">
        <w:rPr>
          <w:rFonts w:ascii="Arial" w:eastAsia="Malgun Gothic" w:hAnsi="Arial" w:cs="Arial"/>
          <w:i/>
          <w:sz w:val="22"/>
          <w:lang w:eastAsia="ja-JP"/>
        </w:rPr>
        <w:t>1</w:t>
      </w:r>
      <w:r w:rsidRPr="005B0458">
        <w:rPr>
          <w:rFonts w:ascii="Arial" w:eastAsia="Malgun Gothic" w:hAnsi="Arial" w:cs="Arial"/>
          <w:sz w:val="22"/>
          <w:lang w:eastAsia="ja-JP"/>
        </w:rPr>
        <w:t>.</w:t>
      </w:r>
    </w:p>
    <w:p w14:paraId="48457DB2" w14:textId="77777777" w:rsidR="008A3723" w:rsidRDefault="008A3723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1. Discussion</w:t>
      </w:r>
    </w:p>
    <w:p w14:paraId="5A201A5F" w14:textId="77777777" w:rsidR="008B61FC" w:rsidRDefault="008B61FC" w:rsidP="008B61FC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As it has been agreed in </w:t>
      </w:r>
      <w:r w:rsidRPr="005F0A62">
        <w:rPr>
          <w:rFonts w:eastAsia="Malgun Gothic"/>
          <w:lang w:val="en-CA" w:eastAsia="ko-KR"/>
        </w:rPr>
        <w:t xml:space="preserve">FS_5G_ProSe_Ph3 SID </w:t>
      </w:r>
      <w:r>
        <w:rPr>
          <w:rFonts w:eastAsia="Malgun Gothic"/>
          <w:lang w:val="en-CA" w:eastAsia="ko-KR"/>
        </w:rPr>
        <w:t>(</w:t>
      </w:r>
      <w:r w:rsidRPr="005F0A62">
        <w:rPr>
          <w:rFonts w:eastAsia="Malgun Gothic"/>
          <w:lang w:val="en-CA" w:eastAsia="ko-KR"/>
        </w:rPr>
        <w:t>SP-231798</w:t>
      </w:r>
      <w:r>
        <w:rPr>
          <w:rFonts w:eastAsia="Malgun Gothic"/>
          <w:lang w:val="en-CA" w:eastAsia="ko-KR"/>
        </w:rPr>
        <w:t>),</w:t>
      </w:r>
      <w:r w:rsidRPr="005F0A62">
        <w:t xml:space="preserve"> </w:t>
      </w:r>
      <w:r>
        <w:t xml:space="preserve">the </w:t>
      </w:r>
      <w:r w:rsidRPr="005F0A62">
        <w:rPr>
          <w:rFonts w:eastAsia="Malgun Gothic"/>
          <w:lang w:val="en-CA" w:eastAsia="ko-KR"/>
        </w:rPr>
        <w:t>detailed objectives are to investigate potential 5GS enhancements in order to support the following:</w:t>
      </w:r>
    </w:p>
    <w:p w14:paraId="1CA08D99" w14:textId="77777777" w:rsidR="008B61FC" w:rsidRPr="005F0A62" w:rsidRDefault="008B61FC" w:rsidP="008B61F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</w:rPr>
      </w:pPr>
      <w:r w:rsidRPr="005F0A62">
        <w:rPr>
          <w:i/>
          <w:sz w:val="18"/>
          <w:lang w:val="en-US"/>
        </w:rPr>
        <w:t xml:space="preserve">WT-1: </w:t>
      </w:r>
      <w:r w:rsidRPr="005F0A62">
        <w:rPr>
          <w:i/>
          <w:sz w:val="18"/>
        </w:rPr>
        <w:t>Enhance ProSe to support multi-hop over NR PC5 reference point</w:t>
      </w:r>
    </w:p>
    <w:p w14:paraId="5664ED50" w14:textId="77777777" w:rsidR="008B61FC" w:rsidRPr="005F0A62" w:rsidRDefault="008B61FC" w:rsidP="008B61FC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</w:rPr>
      </w:pPr>
      <w:r w:rsidRPr="005F0A62">
        <w:rPr>
          <w:i/>
          <w:sz w:val="18"/>
        </w:rPr>
        <w:t>WT-1.1: for UE-to-Network Relay</w:t>
      </w:r>
    </w:p>
    <w:p w14:paraId="78F101E2" w14:textId="77777777" w:rsidR="008B61FC" w:rsidRPr="005F0A62" w:rsidRDefault="008B61FC" w:rsidP="008B61FC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sz w:val="18"/>
        </w:rPr>
      </w:pPr>
      <w:r w:rsidRPr="005F0A62">
        <w:rPr>
          <w:i/>
          <w:sz w:val="18"/>
        </w:rPr>
        <w:t>WT-1.2: for UE-UE Relay</w:t>
      </w:r>
    </w:p>
    <w:p w14:paraId="50E2238D" w14:textId="59522CE4" w:rsidR="008B61FC" w:rsidRPr="005F0A62" w:rsidRDefault="008B61FC" w:rsidP="008B61FC">
      <w:pPr>
        <w:pStyle w:val="NO"/>
        <w:rPr>
          <w:i/>
          <w:sz w:val="18"/>
          <w:lang w:eastAsia="zh-CN"/>
        </w:rPr>
      </w:pPr>
      <w:r w:rsidRPr="005F0A62">
        <w:rPr>
          <w:i/>
          <w:sz w:val="18"/>
        </w:rPr>
        <w:t>NOTE 1:</w:t>
      </w:r>
      <w:r w:rsidRPr="005F0A62">
        <w:rPr>
          <w:i/>
          <w:sz w:val="18"/>
          <w:lang w:eastAsia="zh-CN"/>
        </w:rPr>
        <w:tab/>
        <w:t xml:space="preserve">The UE-to-Network Relay include both Layer-3 and Layer-2 Relays. </w:t>
      </w:r>
      <w:r w:rsidR="00F569AE">
        <w:rPr>
          <w:i/>
          <w:sz w:val="18"/>
          <w:lang w:eastAsia="zh-CN"/>
        </w:rPr>
        <w:t>UE-to-Network</w:t>
      </w:r>
      <w:r w:rsidRPr="005F0A62">
        <w:rPr>
          <w:i/>
          <w:sz w:val="18"/>
          <w:lang w:eastAsia="zh-CN"/>
        </w:rPr>
        <w:t xml:space="preserve"> Relay include L3 Relay only.</w:t>
      </w:r>
    </w:p>
    <w:p w14:paraId="0E7ABA28" w14:textId="77777777" w:rsidR="008B61FC" w:rsidRPr="005F0A62" w:rsidRDefault="008B61FC" w:rsidP="008B61FC">
      <w:pPr>
        <w:pStyle w:val="NO"/>
        <w:rPr>
          <w:i/>
          <w:sz w:val="18"/>
          <w:lang w:eastAsia="zh-CN"/>
        </w:rPr>
      </w:pPr>
      <w:r w:rsidRPr="005F0A62">
        <w:rPr>
          <w:i/>
          <w:sz w:val="18"/>
        </w:rPr>
        <w:t>NOTE 2:  This study requires coordination with RAN WGs.</w:t>
      </w:r>
    </w:p>
    <w:p w14:paraId="15445385" w14:textId="57A145EF" w:rsidR="008B61FC" w:rsidRDefault="008B61FC" w:rsidP="008B61FC">
      <w:pPr>
        <w:rPr>
          <w:rFonts w:eastAsia="Malgun Gothic" w:hint="eastAsia"/>
          <w:lang w:eastAsia="ko-KR"/>
        </w:rPr>
      </w:pPr>
      <w:r>
        <w:rPr>
          <w:rFonts w:eastAsia="Malgun Gothic"/>
          <w:lang w:eastAsia="ko-KR"/>
        </w:rPr>
        <w:t>In this contribution proposes the KI description of WT-1.</w:t>
      </w:r>
      <w:r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t>: for UE-</w:t>
      </w:r>
      <w:r>
        <w:rPr>
          <w:rFonts w:eastAsia="Malgun Gothic"/>
          <w:lang w:eastAsia="ko-KR"/>
        </w:rPr>
        <w:t>to- Network</w:t>
      </w:r>
      <w:r w:rsidRPr="005F0A62">
        <w:rPr>
          <w:rFonts w:eastAsia="Malgun Gothic"/>
          <w:lang w:eastAsia="ko-KR"/>
        </w:rPr>
        <w:t xml:space="preserve"> Relay</w:t>
      </w:r>
      <w:r>
        <w:rPr>
          <w:rFonts w:eastAsia="Malgun Gothic"/>
          <w:lang w:eastAsia="ko-KR"/>
        </w:rPr>
        <w:t xml:space="preserve">. </w:t>
      </w:r>
    </w:p>
    <w:p w14:paraId="47039DBF" w14:textId="77777777" w:rsidR="008A3723" w:rsidRDefault="008A3723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2. </w:t>
      </w:r>
      <w:r>
        <w:rPr>
          <w:rFonts w:eastAsia="Malgun Gothic"/>
          <w:lang w:eastAsia="ko-KR"/>
        </w:rPr>
        <w:t>P</w:t>
      </w:r>
      <w:r>
        <w:rPr>
          <w:rFonts w:eastAsia="Malgun Gothic" w:hint="eastAsia"/>
          <w:lang w:eastAsia="ko-KR"/>
        </w:rPr>
        <w:t xml:space="preserve">roposal </w:t>
      </w:r>
    </w:p>
    <w:p w14:paraId="70C77004" w14:textId="46B8C6A4" w:rsidR="008A3723" w:rsidRDefault="008A372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 xml:space="preserve">t </w:t>
      </w:r>
      <w:r>
        <w:rPr>
          <w:rFonts w:eastAsia="Malgun Gothic"/>
          <w:lang w:eastAsia="ko-KR"/>
        </w:rPr>
        <w:t>is proposed to adopt the following text in TR 23.700-</w:t>
      </w:r>
      <w:r w:rsidR="005B0458">
        <w:rPr>
          <w:rFonts w:eastAsia="Malgun Gothic"/>
          <w:lang w:eastAsia="ko-KR"/>
        </w:rPr>
        <w:t>03</w:t>
      </w:r>
      <w:r>
        <w:rPr>
          <w:rFonts w:eastAsia="Malgun Gothic"/>
          <w:lang w:eastAsia="ko-KR"/>
        </w:rPr>
        <w:t>.</w:t>
      </w:r>
    </w:p>
    <w:p w14:paraId="2E213C2B" w14:textId="77777777" w:rsidR="008A3723" w:rsidRDefault="008A3723">
      <w:pPr>
        <w:ind w:right="-99"/>
        <w:jc w:val="center"/>
        <w:rPr>
          <w:color w:val="548DD4"/>
          <w:sz w:val="36"/>
          <w:szCs w:val="36"/>
          <w:lang w:eastAsia="ko-KR"/>
        </w:rPr>
      </w:pPr>
      <w:r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Start of the </w:t>
      </w:r>
      <w:r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(all new text) 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4C0E1B0E" w14:textId="381746B7" w:rsidR="008A3723" w:rsidRPr="00C94942" w:rsidRDefault="008A3723">
      <w:pPr>
        <w:pStyle w:val="Heading2"/>
      </w:pPr>
      <w:bookmarkStart w:id="0" w:name="_Toc43906636"/>
      <w:bookmarkStart w:id="1" w:name="_Toc26431218"/>
      <w:bookmarkStart w:id="2" w:name="_Toc26386412"/>
      <w:bookmarkStart w:id="3" w:name="_Toc30694614"/>
      <w:bookmarkStart w:id="4" w:name="_Toc44311878"/>
      <w:bookmarkStart w:id="5" w:name="_Toc57236582"/>
      <w:bookmarkStart w:id="6" w:name="_Toc43906752"/>
      <w:bookmarkStart w:id="7" w:name="_Toc50536520"/>
      <w:bookmarkStart w:id="8" w:name="_Toc57530223"/>
      <w:bookmarkStart w:id="9" w:name="_Toc57532424"/>
      <w:bookmarkStart w:id="10" w:name="_Toc57236419"/>
      <w:bookmarkStart w:id="11" w:name="_Toc54930292"/>
      <w:bookmarkStart w:id="12" w:name="_Toc54968097"/>
      <w:bookmarkStart w:id="13" w:name="_Toc93073659"/>
      <w:r>
        <w:t>5.</w:t>
      </w:r>
      <w:r>
        <w:rPr>
          <w:highlight w:val="yellow"/>
        </w:rPr>
        <w:t>x</w:t>
      </w:r>
      <w:r>
        <w:tab/>
        <w:t>Key Issue #</w:t>
      </w:r>
      <w:r>
        <w:rPr>
          <w:highlight w:val="yellow"/>
        </w:rPr>
        <w:t>x</w:t>
      </w:r>
      <w:r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F34B4" w:rsidRPr="00FF34B4">
        <w:t xml:space="preserve">Support for multi-hop U2N Relay </w:t>
      </w:r>
      <w:bookmarkEnd w:id="13"/>
    </w:p>
    <w:p w14:paraId="5430D555" w14:textId="37DB4FCE" w:rsidR="008A3723" w:rsidRDefault="008A3723">
      <w:pPr>
        <w:pStyle w:val="Heading3"/>
        <w:rPr>
          <w:lang w:eastAsia="ko-KR"/>
        </w:rPr>
      </w:pPr>
      <w:bookmarkStart w:id="14" w:name="_Toc26386413"/>
      <w:bookmarkStart w:id="15" w:name="_Toc44311879"/>
      <w:bookmarkStart w:id="16" w:name="_Toc57532425"/>
      <w:bookmarkStart w:id="17" w:name="_Toc54930293"/>
      <w:bookmarkStart w:id="18" w:name="_Toc54968098"/>
      <w:bookmarkStart w:id="19" w:name="_Toc57236420"/>
      <w:bookmarkStart w:id="20" w:name="_Toc57236583"/>
      <w:bookmarkStart w:id="21" w:name="_Toc26431219"/>
      <w:bookmarkStart w:id="22" w:name="_Toc30694615"/>
      <w:bookmarkStart w:id="23" w:name="_Toc93073660"/>
      <w:bookmarkStart w:id="24" w:name="_Toc43906753"/>
      <w:bookmarkStart w:id="25" w:name="_Toc50536521"/>
      <w:bookmarkStart w:id="26" w:name="_Toc43906637"/>
      <w:bookmarkStart w:id="27" w:name="_Toc57530224"/>
      <w:bookmarkStart w:id="28" w:name="_Hlk500943653"/>
      <w:r w:rsidRPr="00C94942">
        <w:rPr>
          <w:lang w:eastAsia="ko-KR"/>
        </w:rPr>
        <w:t>5.x.1</w:t>
      </w:r>
      <w:r w:rsidRPr="00C94942">
        <w:rPr>
          <w:lang w:eastAsia="ko-KR"/>
        </w:rPr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FF34B4">
        <w:rPr>
          <w:rFonts w:hint="eastAsia"/>
          <w:lang w:eastAsia="ko-KR"/>
        </w:rPr>
        <w:t>General D</w:t>
      </w:r>
      <w:r w:rsidR="00FF34B4" w:rsidRPr="00BC4377">
        <w:rPr>
          <w:rFonts w:hint="eastAsia"/>
          <w:lang w:eastAsia="ko-KR"/>
        </w:rPr>
        <w:t>escription</w:t>
      </w:r>
    </w:p>
    <w:p w14:paraId="66A123F6" w14:textId="7609A32A" w:rsidR="003A56FC" w:rsidRDefault="003A56FC" w:rsidP="003A56FC">
      <w:r>
        <w:t xml:space="preserve">This key issue should study how to support the </w:t>
      </w:r>
      <w:r w:rsidRPr="009B191E">
        <w:t>multi-hop UE-to-</w:t>
      </w:r>
      <w:r>
        <w:t xml:space="preserve">Network </w:t>
      </w:r>
      <w:r w:rsidRPr="009B191E">
        <w:t>Relays</w:t>
      </w:r>
      <w:r>
        <w:t xml:space="preserve"> </w:t>
      </w:r>
      <w:r w:rsidRPr="009B191E">
        <w:t>over NR PC5 reference point</w:t>
      </w:r>
      <w:r>
        <w:t xml:space="preserve"> by leveraging the existing mechanism</w:t>
      </w:r>
      <w:r w:rsidR="000461CC">
        <w:t>s</w:t>
      </w:r>
      <w:r>
        <w:t xml:space="preserve"> and architecture</w:t>
      </w:r>
      <w:r w:rsidR="000461CC">
        <w:t xml:space="preserve"> to support </w:t>
      </w:r>
      <w:r w:rsidR="000461CC" w:rsidRPr="009B191E">
        <w:t>UE-to-</w:t>
      </w:r>
      <w:r w:rsidR="000461CC">
        <w:t xml:space="preserve">Network </w:t>
      </w:r>
      <w:r w:rsidR="000461CC" w:rsidRPr="009B191E">
        <w:t>Relays</w:t>
      </w:r>
      <w:r>
        <w:t xml:space="preserve"> and introducing new functionalities considering the requirements of services. </w:t>
      </w:r>
      <w:r w:rsidRPr="009B191E">
        <w:t xml:space="preserve">This key issue </w:t>
      </w:r>
      <w:r>
        <w:t xml:space="preserve">addresses the following: </w:t>
      </w:r>
    </w:p>
    <w:p w14:paraId="53D017BF" w14:textId="739EFDD7" w:rsidR="001E3297" w:rsidRDefault="001E3297" w:rsidP="001E3297">
      <w:pPr>
        <w:pStyle w:val="B1"/>
      </w:pPr>
      <w:r w:rsidRPr="009C5779">
        <w:t>-</w:t>
      </w:r>
      <w:r w:rsidRPr="009C5779">
        <w:tab/>
      </w:r>
      <w:r>
        <w:t>Whether and h</w:t>
      </w:r>
      <w:r w:rsidRPr="009C5779">
        <w:t>ow to</w:t>
      </w:r>
      <w:r>
        <w:t xml:space="preserve"> leverage the existing discovery mechanism of </w:t>
      </w:r>
      <w:r w:rsidR="00F569AE">
        <w:t>UE-to-Network</w:t>
      </w:r>
      <w:r w:rsidRPr="009C5779">
        <w:t xml:space="preserve"> Relay(s) </w:t>
      </w:r>
      <w:r>
        <w:t xml:space="preserve">to support </w:t>
      </w:r>
      <w:r w:rsidRPr="006B33E1">
        <w:t xml:space="preserve">multi-hop </w:t>
      </w:r>
      <w:r w:rsidR="00F569AE">
        <w:t>UE-to-Network</w:t>
      </w:r>
      <w:r w:rsidRPr="006B33E1">
        <w:t xml:space="preserve"> Relays</w:t>
      </w:r>
      <w:r>
        <w:t>.</w:t>
      </w:r>
    </w:p>
    <w:p w14:paraId="712BE5E8" w14:textId="19DE8332" w:rsidR="001E3297" w:rsidRPr="009C5779" w:rsidRDefault="001E3297" w:rsidP="001E3297">
      <w:pPr>
        <w:pStyle w:val="B1"/>
      </w:pPr>
      <w:r w:rsidRPr="009C5779">
        <w:t>-</w:t>
      </w:r>
      <w:r w:rsidRPr="009C5779">
        <w:tab/>
        <w:t>Whether and how the network can control</w:t>
      </w:r>
      <w:r>
        <w:t xml:space="preserve"> the multi-hop</w:t>
      </w:r>
      <w:r w:rsidRPr="009C5779">
        <w:t xml:space="preserve"> </w:t>
      </w:r>
      <w:r w:rsidR="00F569AE">
        <w:t>UE-to-Network</w:t>
      </w:r>
      <w:r w:rsidRPr="009C5779">
        <w:t xml:space="preserve"> Relay operation, including how to:</w:t>
      </w:r>
    </w:p>
    <w:p w14:paraId="3C1FE839" w14:textId="365B9857" w:rsidR="001E3297" w:rsidRPr="009C5779" w:rsidRDefault="001E3297" w:rsidP="001E3297">
      <w:pPr>
        <w:pStyle w:val="B2"/>
      </w:pPr>
      <w:r w:rsidRPr="009C5779">
        <w:t>-</w:t>
      </w:r>
      <w:r w:rsidRPr="009C5779">
        <w:tab/>
        <w:t xml:space="preserve">Authorize the </w:t>
      </w:r>
      <w:r>
        <w:t>multi-hop</w:t>
      </w:r>
      <w:r w:rsidRPr="009C5779">
        <w:t xml:space="preserve"> </w:t>
      </w:r>
      <w:r w:rsidR="00F569AE">
        <w:t>UE-to-Network</w:t>
      </w:r>
      <w:r w:rsidRPr="009C5779">
        <w:t xml:space="preserve"> Relay, e.g. authorize a UE as</w:t>
      </w:r>
      <w:r w:rsidR="000461CC">
        <w:t xml:space="preserve"> a</w:t>
      </w:r>
      <w:r w:rsidRPr="009C5779">
        <w:t xml:space="preserve"> </w:t>
      </w:r>
      <w:r>
        <w:t>multi-hop</w:t>
      </w:r>
      <w:r w:rsidRPr="009C5779">
        <w:t xml:space="preserve"> </w:t>
      </w:r>
      <w:r w:rsidR="00F569AE">
        <w:t>UE-to-Network</w:t>
      </w:r>
      <w:r w:rsidRPr="009C5779">
        <w:t xml:space="preserve"> Relay.</w:t>
      </w:r>
    </w:p>
    <w:p w14:paraId="2F1C9EC3" w14:textId="3654E59A" w:rsidR="001E3297" w:rsidRPr="009C5779" w:rsidRDefault="001E3297" w:rsidP="001E3297">
      <w:pPr>
        <w:pStyle w:val="B2"/>
      </w:pPr>
      <w:r w:rsidRPr="009C5779">
        <w:t>-</w:t>
      </w:r>
      <w:r w:rsidRPr="009C5779">
        <w:tab/>
        <w:t>Authorize S</w:t>
      </w:r>
      <w:r w:rsidR="000461CC">
        <w:t xml:space="preserve">ource/Target UEs to use </w:t>
      </w:r>
      <w:r>
        <w:t>multi-hop</w:t>
      </w:r>
      <w:r w:rsidRPr="009C5779">
        <w:t xml:space="preserve"> </w:t>
      </w:r>
      <w:r w:rsidR="00F569AE">
        <w:t>UE-to-Network</w:t>
      </w:r>
      <w:r w:rsidRPr="009C5779">
        <w:t xml:space="preserve"> Relay</w:t>
      </w:r>
      <w:r w:rsidR="000461CC">
        <w:t>s</w:t>
      </w:r>
      <w:r w:rsidRPr="009C5779">
        <w:t>.</w:t>
      </w:r>
    </w:p>
    <w:p w14:paraId="78036053" w14:textId="6B196ACB" w:rsidR="001E3297" w:rsidRPr="009C5779" w:rsidRDefault="001E3297" w:rsidP="001E3297">
      <w:pPr>
        <w:pStyle w:val="B2"/>
      </w:pPr>
      <w:r w:rsidRPr="009C5779">
        <w:t>-</w:t>
      </w:r>
      <w:r w:rsidRPr="009C5779">
        <w:tab/>
        <w:t xml:space="preserve">Provisioning policy and parameters for </w:t>
      </w:r>
      <w:r>
        <w:t>multi-hop</w:t>
      </w:r>
      <w:r w:rsidRPr="009C5779">
        <w:t xml:space="preserve"> </w:t>
      </w:r>
      <w:r w:rsidR="00F569AE">
        <w:t>UE-to-Network</w:t>
      </w:r>
      <w:r w:rsidRPr="009C5779">
        <w:t xml:space="preserve"> Relay service.</w:t>
      </w:r>
    </w:p>
    <w:p w14:paraId="349346EA" w14:textId="6A4B3CEC" w:rsidR="001E3297" w:rsidRDefault="001E3297" w:rsidP="001E3297">
      <w:pPr>
        <w:pStyle w:val="B1"/>
      </w:pPr>
      <w:r w:rsidRPr="009C5779">
        <w:t>-</w:t>
      </w:r>
      <w:r w:rsidRPr="009C5779">
        <w:tab/>
      </w:r>
      <w:r>
        <w:t>Whether and h</w:t>
      </w:r>
      <w:r w:rsidRPr="009C5779">
        <w:t>ow to</w:t>
      </w:r>
      <w:r>
        <w:t xml:space="preserve"> leverage the existing communication management mechanism of </w:t>
      </w:r>
      <w:r w:rsidR="00F569AE">
        <w:t>UE-to-Network</w:t>
      </w:r>
      <w:r>
        <w:t xml:space="preserve"> Relay to support communication via </w:t>
      </w:r>
      <w:r w:rsidRPr="006B33E1">
        <w:t xml:space="preserve">multi-hop </w:t>
      </w:r>
      <w:r w:rsidR="00F569AE">
        <w:t>UE-to-Network</w:t>
      </w:r>
      <w:r w:rsidRPr="006B33E1">
        <w:t xml:space="preserve"> Relays</w:t>
      </w:r>
      <w:r>
        <w:t>.</w:t>
      </w:r>
    </w:p>
    <w:p w14:paraId="1114551B" w14:textId="6C761ECC" w:rsidR="001E3297" w:rsidRPr="009C5779" w:rsidRDefault="001E3297" w:rsidP="001E3297">
      <w:pPr>
        <w:pStyle w:val="B1"/>
      </w:pPr>
      <w:r w:rsidRPr="009C5779">
        <w:t>-</w:t>
      </w:r>
      <w:r w:rsidRPr="009C5779">
        <w:tab/>
      </w:r>
      <w:r>
        <w:t>Whether and h</w:t>
      </w:r>
      <w:r w:rsidRPr="009C5779">
        <w:t>ow to</w:t>
      </w:r>
      <w:r>
        <w:t xml:space="preserve"> leverage the existing </w:t>
      </w:r>
      <w:r w:rsidRPr="009C5779">
        <w:t>QoS framework to satisfy the end-to-end QoS requirements (such as data rate, reliability, latency)</w:t>
      </w:r>
      <w:r>
        <w:t xml:space="preserve"> of </w:t>
      </w:r>
      <w:r w:rsidRPr="006B33E1">
        <w:t xml:space="preserve">multi-hop </w:t>
      </w:r>
      <w:r w:rsidR="00F569AE">
        <w:t>UE-to-Network</w:t>
      </w:r>
      <w:r w:rsidRPr="006B33E1">
        <w:t xml:space="preserve"> Relays</w:t>
      </w:r>
      <w:r w:rsidRPr="009C5779">
        <w:t>.</w:t>
      </w:r>
      <w:r>
        <w:t xml:space="preserve"> </w:t>
      </w:r>
    </w:p>
    <w:p w14:paraId="541194F8" w14:textId="77777777" w:rsidR="001E3297" w:rsidRPr="009C5779" w:rsidRDefault="001E3297" w:rsidP="001E3297">
      <w:pPr>
        <w:pStyle w:val="B1"/>
      </w:pPr>
      <w:r w:rsidRPr="009C5779">
        <w:t>-</w:t>
      </w:r>
      <w:r w:rsidRPr="009C5779">
        <w:tab/>
      </w:r>
      <w:r>
        <w:t>Whether and h</w:t>
      </w:r>
      <w:r w:rsidRPr="009C5779">
        <w:t xml:space="preserve">ow to enhance the system architecture to provide security/privacy protection for a </w:t>
      </w:r>
      <w:r>
        <w:t xml:space="preserve">multi-hop </w:t>
      </w:r>
      <w:r w:rsidRPr="009C5779">
        <w:t>relayed connection.</w:t>
      </w:r>
      <w:bookmarkStart w:id="29" w:name="_GoBack"/>
      <w:bookmarkEnd w:id="29"/>
    </w:p>
    <w:p w14:paraId="418CD5B8" w14:textId="30D582E0" w:rsidR="001E3297" w:rsidRDefault="001E3297" w:rsidP="001E3297">
      <w:pPr>
        <w:pStyle w:val="B1"/>
      </w:pPr>
      <w:r w:rsidRPr="009C5779">
        <w:lastRenderedPageBreak/>
        <w:t>-</w:t>
      </w:r>
      <w:r w:rsidRPr="009C5779">
        <w:tab/>
      </w:r>
      <w:r>
        <w:t xml:space="preserve">Whether and how to limit, configure and determine the number of hops for </w:t>
      </w:r>
      <w:r w:rsidR="00F569AE">
        <w:t>UE-to-Network</w:t>
      </w:r>
      <w:r w:rsidRPr="006C6EC9">
        <w:t xml:space="preserve"> Relays</w:t>
      </w:r>
      <w:r>
        <w:t xml:space="preserve"> discovery and communication. </w:t>
      </w:r>
    </w:p>
    <w:p w14:paraId="337871C3" w14:textId="5AB797CA" w:rsidR="00F569AE" w:rsidRPr="0047611C" w:rsidRDefault="00F569AE" w:rsidP="00F569AE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 xml:space="preserve">. </w:t>
      </w:r>
    </w:p>
    <w:p w14:paraId="2EB11677" w14:textId="23C68C52" w:rsidR="00F569AE" w:rsidRPr="0047611C" w:rsidRDefault="00F569AE" w:rsidP="00F569AE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>
        <w:t>:</w:t>
      </w:r>
      <w:r>
        <w:tab/>
        <w:t xml:space="preserve">Study on </w:t>
      </w:r>
      <w:r w:rsidRPr="0047611C">
        <w:rPr>
          <w:lang w:eastAsia="zh-CN"/>
        </w:rPr>
        <w:t>Layer-2 Relays</w:t>
      </w:r>
      <w:r w:rsidRPr="0047611C">
        <w:t xml:space="preserve"> requires coordination with RAN WGs.</w:t>
      </w:r>
    </w:p>
    <w:p w14:paraId="690A89EF" w14:textId="77777777" w:rsidR="00FF34B4" w:rsidRPr="00FF34B4" w:rsidRDefault="00FF34B4" w:rsidP="00FF34B4">
      <w:pPr>
        <w:rPr>
          <w:lang w:eastAsia="ko-KR"/>
        </w:rPr>
      </w:pPr>
    </w:p>
    <w:bookmarkEnd w:id="28"/>
    <w:p w14:paraId="10609C88" w14:textId="77777777" w:rsidR="008A3723" w:rsidRDefault="008A3723">
      <w:pPr>
        <w:ind w:right="-99"/>
        <w:jc w:val="center"/>
        <w:rPr>
          <w:b/>
        </w:rPr>
      </w:pPr>
      <w:r>
        <w:rPr>
          <w:rFonts w:hint="eastAsia"/>
          <w:color w:val="548DD4"/>
          <w:sz w:val="36"/>
          <w:szCs w:val="36"/>
          <w:lang w:eastAsia="ko-KR"/>
        </w:rPr>
        <w:t>*** End of the change ***</w:t>
      </w:r>
    </w:p>
    <w:sectPr w:rsidR="008A37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9B4C87"/>
    <w:multiLevelType w:val="multilevel"/>
    <w:tmpl w:val="439B4C87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B0F"/>
    <w:rsid w:val="00012515"/>
    <w:rsid w:val="000461CC"/>
    <w:rsid w:val="00046389"/>
    <w:rsid w:val="000722D2"/>
    <w:rsid w:val="000746FC"/>
    <w:rsid w:val="00074722"/>
    <w:rsid w:val="000819D8"/>
    <w:rsid w:val="000827CD"/>
    <w:rsid w:val="000934A6"/>
    <w:rsid w:val="000A2C6C"/>
    <w:rsid w:val="000A4660"/>
    <w:rsid w:val="000C5184"/>
    <w:rsid w:val="000D1B5B"/>
    <w:rsid w:val="000F57D4"/>
    <w:rsid w:val="0010401F"/>
    <w:rsid w:val="00112FC3"/>
    <w:rsid w:val="00135DC1"/>
    <w:rsid w:val="00146E08"/>
    <w:rsid w:val="00146E6E"/>
    <w:rsid w:val="0015606C"/>
    <w:rsid w:val="00173FA3"/>
    <w:rsid w:val="00174367"/>
    <w:rsid w:val="00175121"/>
    <w:rsid w:val="00184B6F"/>
    <w:rsid w:val="001861E5"/>
    <w:rsid w:val="00197139"/>
    <w:rsid w:val="001B1652"/>
    <w:rsid w:val="001C3EC8"/>
    <w:rsid w:val="001D2BD4"/>
    <w:rsid w:val="001D4258"/>
    <w:rsid w:val="001D6911"/>
    <w:rsid w:val="001E3297"/>
    <w:rsid w:val="001F124A"/>
    <w:rsid w:val="00201947"/>
    <w:rsid w:val="0020395B"/>
    <w:rsid w:val="002046CB"/>
    <w:rsid w:val="00204DC9"/>
    <w:rsid w:val="002062C0"/>
    <w:rsid w:val="00215130"/>
    <w:rsid w:val="00227E90"/>
    <w:rsid w:val="00230002"/>
    <w:rsid w:val="00244C9A"/>
    <w:rsid w:val="00247216"/>
    <w:rsid w:val="00266700"/>
    <w:rsid w:val="00276C34"/>
    <w:rsid w:val="002A12B3"/>
    <w:rsid w:val="002A1857"/>
    <w:rsid w:val="002C7F38"/>
    <w:rsid w:val="002D4A67"/>
    <w:rsid w:val="002D5CF7"/>
    <w:rsid w:val="002F341D"/>
    <w:rsid w:val="002F671E"/>
    <w:rsid w:val="0030628A"/>
    <w:rsid w:val="00320E65"/>
    <w:rsid w:val="0035122B"/>
    <w:rsid w:val="00353451"/>
    <w:rsid w:val="003612BE"/>
    <w:rsid w:val="00371032"/>
    <w:rsid w:val="00371B44"/>
    <w:rsid w:val="003A56FC"/>
    <w:rsid w:val="003C122B"/>
    <w:rsid w:val="003C5A97"/>
    <w:rsid w:val="003C7A04"/>
    <w:rsid w:val="003F52B2"/>
    <w:rsid w:val="00405DA9"/>
    <w:rsid w:val="004102C1"/>
    <w:rsid w:val="00440414"/>
    <w:rsid w:val="00453379"/>
    <w:rsid w:val="004558E9"/>
    <w:rsid w:val="0045777E"/>
    <w:rsid w:val="004A5C08"/>
    <w:rsid w:val="004B355B"/>
    <w:rsid w:val="004B3753"/>
    <w:rsid w:val="004C31D2"/>
    <w:rsid w:val="004D55C2"/>
    <w:rsid w:val="004F686A"/>
    <w:rsid w:val="00507888"/>
    <w:rsid w:val="00521131"/>
    <w:rsid w:val="005222C3"/>
    <w:rsid w:val="00527C0B"/>
    <w:rsid w:val="005410F6"/>
    <w:rsid w:val="00546762"/>
    <w:rsid w:val="00561439"/>
    <w:rsid w:val="005729C4"/>
    <w:rsid w:val="00584894"/>
    <w:rsid w:val="0059227B"/>
    <w:rsid w:val="005B0458"/>
    <w:rsid w:val="005B0966"/>
    <w:rsid w:val="005B795D"/>
    <w:rsid w:val="005C518D"/>
    <w:rsid w:val="005D3B50"/>
    <w:rsid w:val="006011B0"/>
    <w:rsid w:val="00610508"/>
    <w:rsid w:val="00613820"/>
    <w:rsid w:val="00632F71"/>
    <w:rsid w:val="00645C90"/>
    <w:rsid w:val="00652248"/>
    <w:rsid w:val="00655FBE"/>
    <w:rsid w:val="00657B80"/>
    <w:rsid w:val="00675B3C"/>
    <w:rsid w:val="0069495C"/>
    <w:rsid w:val="006A473B"/>
    <w:rsid w:val="006B6FA1"/>
    <w:rsid w:val="006C2FD7"/>
    <w:rsid w:val="006C71D7"/>
    <w:rsid w:val="006D340A"/>
    <w:rsid w:val="006F4437"/>
    <w:rsid w:val="00703210"/>
    <w:rsid w:val="00715A1D"/>
    <w:rsid w:val="00732699"/>
    <w:rsid w:val="00760BB0"/>
    <w:rsid w:val="0076157A"/>
    <w:rsid w:val="00777227"/>
    <w:rsid w:val="00784593"/>
    <w:rsid w:val="007A00EF"/>
    <w:rsid w:val="007A47C9"/>
    <w:rsid w:val="007B19EA"/>
    <w:rsid w:val="007C0A2D"/>
    <w:rsid w:val="007C27B0"/>
    <w:rsid w:val="007E616E"/>
    <w:rsid w:val="007F1FDA"/>
    <w:rsid w:val="007F300B"/>
    <w:rsid w:val="008014C3"/>
    <w:rsid w:val="00806D5B"/>
    <w:rsid w:val="0081148E"/>
    <w:rsid w:val="00820E21"/>
    <w:rsid w:val="00850812"/>
    <w:rsid w:val="0085733F"/>
    <w:rsid w:val="00876B9A"/>
    <w:rsid w:val="00885432"/>
    <w:rsid w:val="00886CBD"/>
    <w:rsid w:val="008933BF"/>
    <w:rsid w:val="008A10C4"/>
    <w:rsid w:val="008A3723"/>
    <w:rsid w:val="008B0248"/>
    <w:rsid w:val="008B61FC"/>
    <w:rsid w:val="008D191D"/>
    <w:rsid w:val="008D40B8"/>
    <w:rsid w:val="008E1D60"/>
    <w:rsid w:val="008F5F33"/>
    <w:rsid w:val="0091046A"/>
    <w:rsid w:val="0092071D"/>
    <w:rsid w:val="00926ABD"/>
    <w:rsid w:val="009305C5"/>
    <w:rsid w:val="00947F4E"/>
    <w:rsid w:val="00950EAF"/>
    <w:rsid w:val="00966D47"/>
    <w:rsid w:val="00985F25"/>
    <w:rsid w:val="00992312"/>
    <w:rsid w:val="009B3C97"/>
    <w:rsid w:val="009C0DED"/>
    <w:rsid w:val="009C30ED"/>
    <w:rsid w:val="009E25F2"/>
    <w:rsid w:val="009F2097"/>
    <w:rsid w:val="00A20ED6"/>
    <w:rsid w:val="00A37D7F"/>
    <w:rsid w:val="00A4264E"/>
    <w:rsid w:val="00A44F08"/>
    <w:rsid w:val="00A451B3"/>
    <w:rsid w:val="00A46410"/>
    <w:rsid w:val="00A57688"/>
    <w:rsid w:val="00A842E9"/>
    <w:rsid w:val="00A84A94"/>
    <w:rsid w:val="00AC34EC"/>
    <w:rsid w:val="00AD1DAA"/>
    <w:rsid w:val="00AD32D6"/>
    <w:rsid w:val="00AD7210"/>
    <w:rsid w:val="00AF1E23"/>
    <w:rsid w:val="00AF7F81"/>
    <w:rsid w:val="00B01AFF"/>
    <w:rsid w:val="00B05CC7"/>
    <w:rsid w:val="00B15461"/>
    <w:rsid w:val="00B23EE7"/>
    <w:rsid w:val="00B273D6"/>
    <w:rsid w:val="00B27E39"/>
    <w:rsid w:val="00B350D8"/>
    <w:rsid w:val="00B37480"/>
    <w:rsid w:val="00B46A32"/>
    <w:rsid w:val="00B6406E"/>
    <w:rsid w:val="00B76763"/>
    <w:rsid w:val="00B7732B"/>
    <w:rsid w:val="00B879F0"/>
    <w:rsid w:val="00BA2957"/>
    <w:rsid w:val="00BC25AA"/>
    <w:rsid w:val="00BC4B16"/>
    <w:rsid w:val="00BF713B"/>
    <w:rsid w:val="00C022E3"/>
    <w:rsid w:val="00C22D17"/>
    <w:rsid w:val="00C24957"/>
    <w:rsid w:val="00C26BB2"/>
    <w:rsid w:val="00C355CF"/>
    <w:rsid w:val="00C4712D"/>
    <w:rsid w:val="00C5441A"/>
    <w:rsid w:val="00C555C9"/>
    <w:rsid w:val="00C94942"/>
    <w:rsid w:val="00C94F55"/>
    <w:rsid w:val="00CA7D62"/>
    <w:rsid w:val="00CB07A8"/>
    <w:rsid w:val="00CD4A57"/>
    <w:rsid w:val="00CD61A4"/>
    <w:rsid w:val="00D146F1"/>
    <w:rsid w:val="00D22FBD"/>
    <w:rsid w:val="00D33604"/>
    <w:rsid w:val="00D375DF"/>
    <w:rsid w:val="00D37B08"/>
    <w:rsid w:val="00D413C0"/>
    <w:rsid w:val="00D437FF"/>
    <w:rsid w:val="00D470E2"/>
    <w:rsid w:val="00D5130C"/>
    <w:rsid w:val="00D62265"/>
    <w:rsid w:val="00D8512E"/>
    <w:rsid w:val="00DA1E58"/>
    <w:rsid w:val="00DC1055"/>
    <w:rsid w:val="00DE4EF2"/>
    <w:rsid w:val="00DF2C0E"/>
    <w:rsid w:val="00E00A77"/>
    <w:rsid w:val="00E00B0A"/>
    <w:rsid w:val="00E01584"/>
    <w:rsid w:val="00E040DC"/>
    <w:rsid w:val="00E04DB6"/>
    <w:rsid w:val="00E06FFB"/>
    <w:rsid w:val="00E30155"/>
    <w:rsid w:val="00E43FAF"/>
    <w:rsid w:val="00E91887"/>
    <w:rsid w:val="00E91FE1"/>
    <w:rsid w:val="00E94134"/>
    <w:rsid w:val="00E94316"/>
    <w:rsid w:val="00EA5609"/>
    <w:rsid w:val="00EA5E95"/>
    <w:rsid w:val="00EA73F0"/>
    <w:rsid w:val="00EB54F3"/>
    <w:rsid w:val="00ED4954"/>
    <w:rsid w:val="00ED5A43"/>
    <w:rsid w:val="00EE0943"/>
    <w:rsid w:val="00EE33A2"/>
    <w:rsid w:val="00EE42BD"/>
    <w:rsid w:val="00EE6BF4"/>
    <w:rsid w:val="00EF0052"/>
    <w:rsid w:val="00F0624D"/>
    <w:rsid w:val="00F2147E"/>
    <w:rsid w:val="00F46292"/>
    <w:rsid w:val="00F569AE"/>
    <w:rsid w:val="00F63EEA"/>
    <w:rsid w:val="00F67A1C"/>
    <w:rsid w:val="00F70A45"/>
    <w:rsid w:val="00F729E5"/>
    <w:rsid w:val="00F82C5B"/>
    <w:rsid w:val="00F83017"/>
    <w:rsid w:val="00F8555F"/>
    <w:rsid w:val="00FB1E2A"/>
    <w:rsid w:val="00FB3E36"/>
    <w:rsid w:val="00FE6F70"/>
    <w:rsid w:val="00FF34B4"/>
    <w:rsid w:val="00FF47F9"/>
    <w:rsid w:val="1087389A"/>
    <w:rsid w:val="240A2BBC"/>
    <w:rsid w:val="41C1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71DD82"/>
  <w15:chartTrackingRefBased/>
  <w15:docId w15:val="{0F5DE1E2-DED3-4AC6-A342-193E8AE1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11</cp:revision>
  <dcterms:created xsi:type="dcterms:W3CDTF">2024-01-12T14:39:00Z</dcterms:created>
  <dcterms:modified xsi:type="dcterms:W3CDTF">2024-01-12T16:42:00Z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FDF94CB7D09C4F9B9DB015862F1547CF</vt:lpwstr>
  </property>
</Properties>
</file>